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5317" w:rsidRPr="00F25317" w:rsidRDefault="008C1C5C" w:rsidP="00F25317">
      <w:pPr>
        <w:jc w:val="center"/>
        <w:rPr>
          <w:b/>
        </w:rPr>
      </w:pPr>
      <w:r>
        <w:rPr>
          <w:b/>
        </w:rPr>
        <w:t xml:space="preserve">Chapter </w:t>
      </w:r>
      <w:r w:rsidR="005478BA">
        <w:rPr>
          <w:b/>
        </w:rPr>
        <w:t>14: Creating a Variable</w:t>
      </w:r>
      <w:bookmarkStart w:id="0" w:name="_GoBack"/>
      <w:bookmarkEnd w:id="0"/>
    </w:p>
    <w:p w:rsidR="008C1C5C" w:rsidRDefault="008C1C5C" w:rsidP="008C1C5C">
      <w:pPr>
        <w:jc w:val="center"/>
        <w:rPr>
          <w:b/>
        </w:rPr>
      </w:pPr>
    </w:p>
    <w:tbl>
      <w:tblPr>
        <w:tblW w:w="6480" w:type="dxa"/>
        <w:jc w:val="center"/>
        <w:tblLook w:val="04A0" w:firstRow="1" w:lastRow="0" w:firstColumn="1" w:lastColumn="0" w:noHBand="0" w:noVBand="1"/>
      </w:tblPr>
      <w:tblGrid>
        <w:gridCol w:w="1359"/>
        <w:gridCol w:w="995"/>
        <w:gridCol w:w="1152"/>
        <w:gridCol w:w="810"/>
        <w:gridCol w:w="949"/>
        <w:gridCol w:w="972"/>
        <w:gridCol w:w="1026"/>
      </w:tblGrid>
      <w:tr w:rsidR="005478BA" w:rsidRPr="005478BA" w:rsidTr="005478BA">
        <w:trPr>
          <w:trHeight w:val="288"/>
          <w:jc w:val="center"/>
        </w:trPr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78BA" w:rsidRPr="005478BA" w:rsidRDefault="005478BA" w:rsidP="005478B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5478BA">
              <w:rPr>
                <w:rFonts w:ascii="Calibri" w:eastAsia="Times New Roman" w:hAnsi="Calibri" w:cs="Times New Roman"/>
                <w:color w:val="000000"/>
              </w:rPr>
              <w:t>PREFERENCE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78BA" w:rsidRPr="005478BA" w:rsidRDefault="005478BA" w:rsidP="005478B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5478BA">
              <w:rPr>
                <w:rFonts w:ascii="Calibri" w:eastAsia="Times New Roman" w:hAnsi="Calibri" w:cs="Times New Roman"/>
                <w:color w:val="000000"/>
              </w:rPr>
              <w:t>QUALITY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78BA" w:rsidRPr="005478BA" w:rsidRDefault="005478BA" w:rsidP="005478B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5478BA">
              <w:rPr>
                <w:rFonts w:ascii="Calibri" w:eastAsia="Times New Roman" w:hAnsi="Calibri" w:cs="Times New Roman"/>
                <w:color w:val="000000"/>
              </w:rPr>
              <w:t>QUANTITY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78BA" w:rsidRPr="005478BA" w:rsidRDefault="005478BA" w:rsidP="005478B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5478BA">
              <w:rPr>
                <w:rFonts w:ascii="Calibri" w:eastAsia="Times New Roman" w:hAnsi="Calibri" w:cs="Times New Roman"/>
                <w:color w:val="000000"/>
              </w:rPr>
              <w:t>VALUE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78BA" w:rsidRPr="005478BA" w:rsidRDefault="005478BA" w:rsidP="005478B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5478BA">
              <w:rPr>
                <w:rFonts w:ascii="Calibri" w:eastAsia="Times New Roman" w:hAnsi="Calibri" w:cs="Times New Roman"/>
                <w:color w:val="000000"/>
              </w:rPr>
              <w:t>SERVICE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78BA" w:rsidRPr="005478BA" w:rsidRDefault="005478BA" w:rsidP="005478B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5478BA">
              <w:rPr>
                <w:rFonts w:ascii="Calibri" w:eastAsia="Times New Roman" w:hAnsi="Calibri" w:cs="Times New Roman"/>
                <w:color w:val="000000"/>
              </w:rPr>
              <w:t>INCOME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78BA" w:rsidRPr="005478BA" w:rsidRDefault="005478BA" w:rsidP="005478B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5478BA">
              <w:rPr>
                <w:rFonts w:ascii="Calibri" w:eastAsia="Times New Roman" w:hAnsi="Calibri" w:cs="Times New Roman"/>
                <w:color w:val="000000"/>
              </w:rPr>
              <w:t>OVERALL</w:t>
            </w:r>
          </w:p>
        </w:tc>
      </w:tr>
      <w:tr w:rsidR="005478BA" w:rsidRPr="005478BA" w:rsidTr="005478BA">
        <w:trPr>
          <w:trHeight w:val="288"/>
          <w:jc w:val="center"/>
        </w:trPr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78BA" w:rsidRPr="005478BA" w:rsidRDefault="005478BA" w:rsidP="005478B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5478BA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78BA" w:rsidRPr="005478BA" w:rsidRDefault="005478BA" w:rsidP="005478B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5478BA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78BA" w:rsidRPr="005478BA" w:rsidRDefault="005478BA" w:rsidP="005478B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5478BA">
              <w:rPr>
                <w:rFonts w:ascii="Calibri" w:eastAsia="Times New Roman" w:hAnsi="Calibri" w:cs="Times New Roman"/>
                <w:color w:val="000000"/>
              </w:rPr>
              <w:t>3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78BA" w:rsidRPr="005478BA" w:rsidRDefault="005478BA" w:rsidP="005478B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5478BA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78BA" w:rsidRPr="005478BA" w:rsidRDefault="005478BA" w:rsidP="005478B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5478BA">
              <w:rPr>
                <w:rFonts w:ascii="Calibri" w:eastAsia="Times New Roman" w:hAnsi="Calibri" w:cs="Times New Roman"/>
                <w:color w:val="000000"/>
              </w:rPr>
              <w:t>3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78BA" w:rsidRPr="005478BA" w:rsidRDefault="005478BA" w:rsidP="005478B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5478BA">
              <w:rPr>
                <w:rFonts w:ascii="Calibri" w:eastAsia="Times New Roman" w:hAnsi="Calibri" w:cs="Times New Roman"/>
                <w:color w:val="000000"/>
              </w:rPr>
              <w:t>6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78BA" w:rsidRPr="005478BA" w:rsidRDefault="005478BA" w:rsidP="005478B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5478BA">
              <w:rPr>
                <w:rFonts w:ascii="Calibri" w:eastAsia="Times New Roman" w:hAnsi="Calibri" w:cs="Times New Roman"/>
                <w:color w:val="000000"/>
              </w:rPr>
              <w:t>9</w:t>
            </w:r>
          </w:p>
        </w:tc>
      </w:tr>
      <w:tr w:rsidR="005478BA" w:rsidRPr="005478BA" w:rsidTr="005478BA">
        <w:trPr>
          <w:trHeight w:val="288"/>
          <w:jc w:val="center"/>
        </w:trPr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78BA" w:rsidRPr="005478BA" w:rsidRDefault="005478BA" w:rsidP="005478B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5478BA">
              <w:rPr>
                <w:rFonts w:ascii="Calibri" w:eastAsia="Times New Roman" w:hAnsi="Calibri" w:cs="Times New Roman"/>
                <w:color w:val="000000"/>
              </w:rPr>
              <w:t>6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78BA" w:rsidRPr="005478BA" w:rsidRDefault="005478BA" w:rsidP="005478B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5478BA"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78BA" w:rsidRPr="005478BA" w:rsidRDefault="005478BA" w:rsidP="005478B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5478BA">
              <w:rPr>
                <w:rFonts w:ascii="Calibri" w:eastAsia="Times New Roman" w:hAnsi="Calibri" w:cs="Times New Roman"/>
                <w:color w:val="000000"/>
              </w:rPr>
              <w:t>6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78BA" w:rsidRPr="005478BA" w:rsidRDefault="005478BA" w:rsidP="005478B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5478BA"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78BA" w:rsidRPr="005478BA" w:rsidRDefault="005478BA" w:rsidP="005478B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5478BA">
              <w:rPr>
                <w:rFonts w:ascii="Calibri" w:eastAsia="Times New Roman" w:hAnsi="Calibri" w:cs="Times New Roman"/>
                <w:color w:val="000000"/>
              </w:rPr>
              <w:t>7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78BA" w:rsidRPr="005478BA" w:rsidRDefault="005478BA" w:rsidP="005478B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5478BA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78BA" w:rsidRPr="005478BA" w:rsidRDefault="005478BA" w:rsidP="005478B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5478BA">
              <w:rPr>
                <w:rFonts w:ascii="Calibri" w:eastAsia="Times New Roman" w:hAnsi="Calibri" w:cs="Times New Roman"/>
                <w:color w:val="000000"/>
              </w:rPr>
              <w:t>23</w:t>
            </w:r>
          </w:p>
        </w:tc>
      </w:tr>
      <w:tr w:rsidR="005478BA" w:rsidRPr="005478BA" w:rsidTr="005478BA">
        <w:trPr>
          <w:trHeight w:val="288"/>
          <w:jc w:val="center"/>
        </w:trPr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78BA" w:rsidRPr="005478BA" w:rsidRDefault="005478BA" w:rsidP="005478B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5478BA">
              <w:rPr>
                <w:rFonts w:ascii="Calibri" w:eastAsia="Times New Roman" w:hAnsi="Calibri" w:cs="Times New Roman"/>
                <w:color w:val="000000"/>
              </w:rPr>
              <w:t>4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78BA" w:rsidRPr="005478BA" w:rsidRDefault="005478BA" w:rsidP="005478B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5478BA">
              <w:rPr>
                <w:rFonts w:ascii="Calibri" w:eastAsia="Times New Roman" w:hAnsi="Calibri" w:cs="Times New Roman"/>
                <w:color w:val="000000"/>
              </w:rPr>
              <w:t>4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78BA" w:rsidRPr="005478BA" w:rsidRDefault="005478BA" w:rsidP="005478B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5478BA">
              <w:rPr>
                <w:rFonts w:ascii="Calibri" w:eastAsia="Times New Roman" w:hAnsi="Calibri" w:cs="Times New Roman"/>
                <w:color w:val="000000"/>
              </w:rPr>
              <w:t>3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78BA" w:rsidRPr="005478BA" w:rsidRDefault="005478BA" w:rsidP="005478B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5478BA">
              <w:rPr>
                <w:rFonts w:ascii="Calibri" w:eastAsia="Times New Roman" w:hAnsi="Calibri" w:cs="Times New Roman"/>
                <w:color w:val="000000"/>
              </w:rPr>
              <w:t>4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78BA" w:rsidRPr="005478BA" w:rsidRDefault="005478BA" w:rsidP="005478B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5478BA"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78BA" w:rsidRPr="005478BA" w:rsidRDefault="005478BA" w:rsidP="005478B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5478BA">
              <w:rPr>
                <w:rFonts w:ascii="Calibri" w:eastAsia="Times New Roman" w:hAnsi="Calibri" w:cs="Times New Roman"/>
                <w:color w:val="000000"/>
              </w:rPr>
              <w:t>3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78BA" w:rsidRPr="005478BA" w:rsidRDefault="005478BA" w:rsidP="005478B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5478BA">
              <w:rPr>
                <w:rFonts w:ascii="Calibri" w:eastAsia="Times New Roman" w:hAnsi="Calibri" w:cs="Times New Roman"/>
                <w:color w:val="000000"/>
              </w:rPr>
              <w:t>16</w:t>
            </w:r>
          </w:p>
        </w:tc>
      </w:tr>
      <w:tr w:rsidR="005478BA" w:rsidRPr="005478BA" w:rsidTr="005478BA">
        <w:trPr>
          <w:trHeight w:val="288"/>
          <w:jc w:val="center"/>
        </w:trPr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78BA" w:rsidRPr="005478BA" w:rsidRDefault="005478BA" w:rsidP="005478B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5478BA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78BA" w:rsidRPr="005478BA" w:rsidRDefault="005478BA" w:rsidP="005478B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5478BA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78BA" w:rsidRPr="005478BA" w:rsidRDefault="005478BA" w:rsidP="005478B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5478BA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78BA" w:rsidRPr="005478BA" w:rsidRDefault="005478BA" w:rsidP="005478B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5478BA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78BA" w:rsidRPr="005478BA" w:rsidRDefault="005478BA" w:rsidP="005478B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5478BA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78BA" w:rsidRPr="005478BA" w:rsidRDefault="005478BA" w:rsidP="005478B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5478BA"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78BA" w:rsidRPr="005478BA" w:rsidRDefault="005478BA" w:rsidP="005478B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5478BA">
              <w:rPr>
                <w:rFonts w:ascii="Calibri" w:eastAsia="Times New Roman" w:hAnsi="Calibri" w:cs="Times New Roman"/>
                <w:color w:val="000000"/>
              </w:rPr>
              <w:t>6</w:t>
            </w:r>
          </w:p>
        </w:tc>
      </w:tr>
      <w:tr w:rsidR="005478BA" w:rsidRPr="005478BA" w:rsidTr="005478BA">
        <w:trPr>
          <w:trHeight w:val="288"/>
          <w:jc w:val="center"/>
        </w:trPr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78BA" w:rsidRPr="005478BA" w:rsidRDefault="005478BA" w:rsidP="005478B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5478BA">
              <w:rPr>
                <w:rFonts w:ascii="Calibri" w:eastAsia="Times New Roman" w:hAnsi="Calibri" w:cs="Times New Roman"/>
                <w:color w:val="000000"/>
              </w:rPr>
              <w:t>7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78BA" w:rsidRPr="005478BA" w:rsidRDefault="005478BA" w:rsidP="005478B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5478BA">
              <w:rPr>
                <w:rFonts w:ascii="Calibri" w:eastAsia="Times New Roman" w:hAnsi="Calibri" w:cs="Times New Roman"/>
                <w:color w:val="000000"/>
              </w:rPr>
              <w:t>6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78BA" w:rsidRPr="005478BA" w:rsidRDefault="005478BA" w:rsidP="005478B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5478BA">
              <w:rPr>
                <w:rFonts w:ascii="Calibri" w:eastAsia="Times New Roman" w:hAnsi="Calibri" w:cs="Times New Roman"/>
                <w:color w:val="000000"/>
              </w:rPr>
              <w:t>6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78BA" w:rsidRPr="005478BA" w:rsidRDefault="005478BA" w:rsidP="005478B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5478BA"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78BA" w:rsidRPr="005478BA" w:rsidRDefault="005478BA" w:rsidP="005478B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5478BA">
              <w:rPr>
                <w:rFonts w:ascii="Calibri" w:eastAsia="Times New Roman" w:hAnsi="Calibri" w:cs="Times New Roman"/>
                <w:color w:val="000000"/>
              </w:rPr>
              <w:t>4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78BA" w:rsidRPr="005478BA" w:rsidRDefault="005478BA" w:rsidP="005478B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5478BA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78BA" w:rsidRPr="005478BA" w:rsidRDefault="005478BA" w:rsidP="005478B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5478BA">
              <w:rPr>
                <w:rFonts w:ascii="Calibri" w:eastAsia="Times New Roman" w:hAnsi="Calibri" w:cs="Times New Roman"/>
                <w:color w:val="000000"/>
              </w:rPr>
              <w:t>21</w:t>
            </w:r>
          </w:p>
        </w:tc>
      </w:tr>
      <w:tr w:rsidR="005478BA" w:rsidRPr="005478BA" w:rsidTr="005478BA">
        <w:trPr>
          <w:trHeight w:val="288"/>
          <w:jc w:val="center"/>
        </w:trPr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78BA" w:rsidRPr="005478BA" w:rsidRDefault="005478BA" w:rsidP="005478B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5478BA"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78BA" w:rsidRPr="005478BA" w:rsidRDefault="005478BA" w:rsidP="005478B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5478BA">
              <w:rPr>
                <w:rFonts w:ascii="Calibri" w:eastAsia="Times New Roman" w:hAnsi="Calibri" w:cs="Times New Roman"/>
                <w:color w:val="000000"/>
              </w:rPr>
              <w:t>4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78BA" w:rsidRPr="005478BA" w:rsidRDefault="005478BA" w:rsidP="005478B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5478BA">
              <w:rPr>
                <w:rFonts w:ascii="Calibri" w:eastAsia="Times New Roman" w:hAnsi="Calibri" w:cs="Times New Roman"/>
                <w:color w:val="000000"/>
              </w:rPr>
              <w:t>4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78BA" w:rsidRPr="005478BA" w:rsidRDefault="005478BA" w:rsidP="005478B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5478BA"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78BA" w:rsidRPr="005478BA" w:rsidRDefault="005478BA" w:rsidP="005478B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5478BA">
              <w:rPr>
                <w:rFonts w:ascii="Calibri" w:eastAsia="Times New Roman" w:hAnsi="Calibri" w:cs="Times New Roman"/>
                <w:color w:val="000000"/>
              </w:rPr>
              <w:t>4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78BA" w:rsidRPr="005478BA" w:rsidRDefault="005478BA" w:rsidP="005478B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5478BA">
              <w:rPr>
                <w:rFonts w:ascii="Calibri" w:eastAsia="Times New Roman" w:hAnsi="Calibri" w:cs="Times New Roman"/>
                <w:color w:val="000000"/>
              </w:rPr>
              <w:t>3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78BA" w:rsidRPr="005478BA" w:rsidRDefault="005478BA" w:rsidP="005478B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5478BA">
              <w:rPr>
                <w:rFonts w:ascii="Calibri" w:eastAsia="Times New Roman" w:hAnsi="Calibri" w:cs="Times New Roman"/>
                <w:color w:val="000000"/>
              </w:rPr>
              <w:t>17</w:t>
            </w:r>
          </w:p>
        </w:tc>
      </w:tr>
      <w:tr w:rsidR="005478BA" w:rsidRPr="005478BA" w:rsidTr="005478BA">
        <w:trPr>
          <w:trHeight w:val="288"/>
          <w:jc w:val="center"/>
        </w:trPr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78BA" w:rsidRPr="005478BA" w:rsidRDefault="005478BA" w:rsidP="005478B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5478BA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78BA" w:rsidRPr="005478BA" w:rsidRDefault="005478BA" w:rsidP="005478B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5478BA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78BA" w:rsidRPr="005478BA" w:rsidRDefault="005478BA" w:rsidP="005478B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5478BA">
              <w:rPr>
                <w:rFonts w:ascii="Calibri" w:eastAsia="Times New Roman" w:hAnsi="Calibri" w:cs="Times New Roman"/>
                <w:color w:val="000000"/>
              </w:rPr>
              <w:t>3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78BA" w:rsidRPr="005478BA" w:rsidRDefault="005478BA" w:rsidP="005478B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5478BA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78BA" w:rsidRPr="005478BA" w:rsidRDefault="005478BA" w:rsidP="005478B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5478BA">
              <w:rPr>
                <w:rFonts w:ascii="Calibri" w:eastAsia="Times New Roman" w:hAnsi="Calibri" w:cs="Times New Roman"/>
                <w:color w:val="000000"/>
              </w:rPr>
              <w:t>3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78BA" w:rsidRPr="005478BA" w:rsidRDefault="005478BA" w:rsidP="005478B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5478BA"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78BA" w:rsidRPr="005478BA" w:rsidRDefault="005478BA" w:rsidP="005478B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5478BA">
              <w:rPr>
                <w:rFonts w:ascii="Calibri" w:eastAsia="Times New Roman" w:hAnsi="Calibri" w:cs="Times New Roman"/>
                <w:color w:val="000000"/>
              </w:rPr>
              <w:t>10</w:t>
            </w:r>
          </w:p>
        </w:tc>
      </w:tr>
      <w:tr w:rsidR="005478BA" w:rsidRPr="005478BA" w:rsidTr="005478BA">
        <w:trPr>
          <w:trHeight w:val="288"/>
          <w:jc w:val="center"/>
        </w:trPr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78BA" w:rsidRPr="005478BA" w:rsidRDefault="005478BA" w:rsidP="005478B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5478BA">
              <w:rPr>
                <w:rFonts w:ascii="Calibri" w:eastAsia="Times New Roman" w:hAnsi="Calibri" w:cs="Times New Roman"/>
                <w:color w:val="000000"/>
              </w:rPr>
              <w:t>3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78BA" w:rsidRPr="005478BA" w:rsidRDefault="005478BA" w:rsidP="005478B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5478BA">
              <w:rPr>
                <w:rFonts w:ascii="Calibri" w:eastAsia="Times New Roman" w:hAnsi="Calibri" w:cs="Times New Roman"/>
                <w:color w:val="000000"/>
              </w:rPr>
              <w:t>3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78BA" w:rsidRPr="005478BA" w:rsidRDefault="005478BA" w:rsidP="005478B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5478BA">
              <w:rPr>
                <w:rFonts w:ascii="Calibri" w:eastAsia="Times New Roman" w:hAnsi="Calibri" w:cs="Times New Roman"/>
                <w:color w:val="000000"/>
              </w:rPr>
              <w:t>4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78BA" w:rsidRPr="005478BA" w:rsidRDefault="005478BA" w:rsidP="005478B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5478BA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78BA" w:rsidRPr="005478BA" w:rsidRDefault="005478BA" w:rsidP="005478B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5478BA">
              <w:rPr>
                <w:rFonts w:ascii="Calibri" w:eastAsia="Times New Roman" w:hAnsi="Calibri" w:cs="Times New Roman"/>
                <w:color w:val="000000"/>
              </w:rPr>
              <w:t>3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78BA" w:rsidRPr="005478BA" w:rsidRDefault="005478BA" w:rsidP="005478B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5478BA">
              <w:rPr>
                <w:rFonts w:ascii="Calibri" w:eastAsia="Times New Roman" w:hAnsi="Calibri" w:cs="Times New Roman"/>
                <w:color w:val="000000"/>
              </w:rPr>
              <w:t>4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78BA" w:rsidRPr="005478BA" w:rsidRDefault="005478BA" w:rsidP="005478B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5478BA">
              <w:rPr>
                <w:rFonts w:ascii="Calibri" w:eastAsia="Times New Roman" w:hAnsi="Calibri" w:cs="Times New Roman"/>
                <w:color w:val="000000"/>
              </w:rPr>
              <w:t>12</w:t>
            </w:r>
          </w:p>
        </w:tc>
      </w:tr>
      <w:tr w:rsidR="005478BA" w:rsidRPr="005478BA" w:rsidTr="005478BA">
        <w:trPr>
          <w:trHeight w:val="288"/>
          <w:jc w:val="center"/>
        </w:trPr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78BA" w:rsidRPr="005478BA" w:rsidRDefault="005478BA" w:rsidP="005478B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5478BA">
              <w:rPr>
                <w:rFonts w:ascii="Calibri" w:eastAsia="Times New Roman" w:hAnsi="Calibri" w:cs="Times New Roman"/>
                <w:color w:val="000000"/>
              </w:rPr>
              <w:t>7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78BA" w:rsidRPr="005478BA" w:rsidRDefault="005478BA" w:rsidP="005478B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5478BA">
              <w:rPr>
                <w:rFonts w:ascii="Calibri" w:eastAsia="Times New Roman" w:hAnsi="Calibri" w:cs="Times New Roman"/>
                <w:color w:val="000000"/>
              </w:rPr>
              <w:t>6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78BA" w:rsidRPr="005478BA" w:rsidRDefault="005478BA" w:rsidP="005478B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5478BA">
              <w:rPr>
                <w:rFonts w:ascii="Calibri" w:eastAsia="Times New Roman" w:hAnsi="Calibri" w:cs="Times New Roman"/>
                <w:color w:val="000000"/>
              </w:rPr>
              <w:t>7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78BA" w:rsidRPr="005478BA" w:rsidRDefault="005478BA" w:rsidP="005478B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5478BA">
              <w:rPr>
                <w:rFonts w:ascii="Calibri" w:eastAsia="Times New Roman" w:hAnsi="Calibri" w:cs="Times New Roman"/>
                <w:color w:val="000000"/>
              </w:rPr>
              <w:t>6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78BA" w:rsidRPr="005478BA" w:rsidRDefault="005478BA" w:rsidP="005478B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5478BA"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78BA" w:rsidRPr="005478BA" w:rsidRDefault="005478BA" w:rsidP="005478B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5478BA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78BA" w:rsidRPr="005478BA" w:rsidRDefault="005478BA" w:rsidP="005478B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5478BA">
              <w:rPr>
                <w:rFonts w:ascii="Calibri" w:eastAsia="Times New Roman" w:hAnsi="Calibri" w:cs="Times New Roman"/>
                <w:color w:val="000000"/>
              </w:rPr>
              <w:t>24</w:t>
            </w:r>
          </w:p>
        </w:tc>
      </w:tr>
      <w:tr w:rsidR="005478BA" w:rsidRPr="005478BA" w:rsidTr="005478BA">
        <w:trPr>
          <w:trHeight w:val="288"/>
          <w:jc w:val="center"/>
        </w:trPr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78BA" w:rsidRPr="005478BA" w:rsidRDefault="005478BA" w:rsidP="005478B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5478BA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78BA" w:rsidRPr="005478BA" w:rsidRDefault="005478BA" w:rsidP="005478B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5478BA">
              <w:rPr>
                <w:rFonts w:ascii="Calibri" w:eastAsia="Times New Roman" w:hAnsi="Calibri" w:cs="Times New Roman"/>
                <w:color w:val="000000"/>
              </w:rPr>
              <w:t>3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78BA" w:rsidRPr="005478BA" w:rsidRDefault="005478BA" w:rsidP="005478B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5478BA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78BA" w:rsidRPr="005478BA" w:rsidRDefault="005478BA" w:rsidP="005478B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5478BA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78BA" w:rsidRPr="005478BA" w:rsidRDefault="005478BA" w:rsidP="005478B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5478BA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78BA" w:rsidRPr="005478BA" w:rsidRDefault="005478BA" w:rsidP="005478B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5478BA"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78BA" w:rsidRPr="005478BA" w:rsidRDefault="005478BA" w:rsidP="005478B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5478BA">
              <w:rPr>
                <w:rFonts w:ascii="Calibri" w:eastAsia="Times New Roman" w:hAnsi="Calibri" w:cs="Times New Roman"/>
                <w:color w:val="000000"/>
              </w:rPr>
              <w:t>9</w:t>
            </w:r>
          </w:p>
        </w:tc>
      </w:tr>
      <w:tr w:rsidR="005478BA" w:rsidRPr="005478BA" w:rsidTr="005478BA">
        <w:trPr>
          <w:trHeight w:val="288"/>
          <w:jc w:val="center"/>
        </w:trPr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78BA" w:rsidRPr="005478BA" w:rsidRDefault="005478BA" w:rsidP="005478B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5478BA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78BA" w:rsidRPr="005478BA" w:rsidRDefault="005478BA" w:rsidP="005478B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5478BA">
              <w:rPr>
                <w:rFonts w:ascii="Calibri" w:eastAsia="Times New Roman" w:hAnsi="Calibri" w:cs="Times New Roman"/>
                <w:color w:val="000000"/>
              </w:rPr>
              <w:t>3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78BA" w:rsidRPr="005478BA" w:rsidRDefault="005478BA" w:rsidP="005478B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5478BA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78BA" w:rsidRPr="005478BA" w:rsidRDefault="005478BA" w:rsidP="005478B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5478BA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78BA" w:rsidRPr="005478BA" w:rsidRDefault="005478BA" w:rsidP="005478B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5478BA">
              <w:rPr>
                <w:rFonts w:ascii="Calibri" w:eastAsia="Times New Roman" w:hAnsi="Calibri" w:cs="Times New Roman"/>
                <w:color w:val="000000"/>
              </w:rPr>
              <w:t>3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78BA" w:rsidRPr="005478BA" w:rsidRDefault="005478BA" w:rsidP="005478B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5478BA">
              <w:rPr>
                <w:rFonts w:ascii="Calibri" w:eastAsia="Times New Roman" w:hAnsi="Calibri" w:cs="Times New Roman"/>
                <w:color w:val="000000"/>
              </w:rPr>
              <w:t>6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78BA" w:rsidRPr="005478BA" w:rsidRDefault="005478BA" w:rsidP="005478B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5478BA">
              <w:rPr>
                <w:rFonts w:ascii="Calibri" w:eastAsia="Times New Roman" w:hAnsi="Calibri" w:cs="Times New Roman"/>
                <w:color w:val="000000"/>
              </w:rPr>
              <w:t>9</w:t>
            </w:r>
          </w:p>
        </w:tc>
      </w:tr>
      <w:tr w:rsidR="005478BA" w:rsidRPr="005478BA" w:rsidTr="005478BA">
        <w:trPr>
          <w:trHeight w:val="288"/>
          <w:jc w:val="center"/>
        </w:trPr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78BA" w:rsidRPr="005478BA" w:rsidRDefault="005478BA" w:rsidP="005478B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5478BA">
              <w:rPr>
                <w:rFonts w:ascii="Calibri" w:eastAsia="Times New Roman" w:hAnsi="Calibri" w:cs="Times New Roman"/>
                <w:color w:val="000000"/>
              </w:rPr>
              <w:t>6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78BA" w:rsidRPr="005478BA" w:rsidRDefault="005478BA" w:rsidP="005478B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5478BA">
              <w:rPr>
                <w:rFonts w:ascii="Calibri" w:eastAsia="Times New Roman" w:hAnsi="Calibri" w:cs="Times New Roman"/>
                <w:color w:val="000000"/>
              </w:rPr>
              <w:t>6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78BA" w:rsidRPr="005478BA" w:rsidRDefault="005478BA" w:rsidP="005478B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5478BA">
              <w:rPr>
                <w:rFonts w:ascii="Calibri" w:eastAsia="Times New Roman" w:hAnsi="Calibri" w:cs="Times New Roman"/>
                <w:color w:val="000000"/>
              </w:rPr>
              <w:t>6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78BA" w:rsidRPr="005478BA" w:rsidRDefault="005478BA" w:rsidP="005478B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5478BA">
              <w:rPr>
                <w:rFonts w:ascii="Calibri" w:eastAsia="Times New Roman" w:hAnsi="Calibri" w:cs="Times New Roman"/>
                <w:color w:val="000000"/>
              </w:rPr>
              <w:t>6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78BA" w:rsidRPr="005478BA" w:rsidRDefault="005478BA" w:rsidP="005478B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5478BA">
              <w:rPr>
                <w:rFonts w:ascii="Calibri" w:eastAsia="Times New Roman" w:hAnsi="Calibri" w:cs="Times New Roman"/>
                <w:color w:val="000000"/>
              </w:rPr>
              <w:t>7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78BA" w:rsidRPr="005478BA" w:rsidRDefault="005478BA" w:rsidP="005478B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5478BA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78BA" w:rsidRPr="005478BA" w:rsidRDefault="005478BA" w:rsidP="005478B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5478BA">
              <w:rPr>
                <w:rFonts w:ascii="Calibri" w:eastAsia="Times New Roman" w:hAnsi="Calibri" w:cs="Times New Roman"/>
                <w:color w:val="000000"/>
              </w:rPr>
              <w:t>25</w:t>
            </w:r>
          </w:p>
        </w:tc>
      </w:tr>
      <w:tr w:rsidR="005478BA" w:rsidRPr="005478BA" w:rsidTr="005478BA">
        <w:trPr>
          <w:trHeight w:val="288"/>
          <w:jc w:val="center"/>
        </w:trPr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78BA" w:rsidRPr="005478BA" w:rsidRDefault="005478BA" w:rsidP="005478B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5478BA">
              <w:rPr>
                <w:rFonts w:ascii="Calibri" w:eastAsia="Times New Roman" w:hAnsi="Calibri" w:cs="Times New Roman"/>
                <w:color w:val="000000"/>
              </w:rPr>
              <w:t>4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78BA" w:rsidRPr="005478BA" w:rsidRDefault="005478BA" w:rsidP="005478B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5478BA">
              <w:rPr>
                <w:rFonts w:ascii="Calibri" w:eastAsia="Times New Roman" w:hAnsi="Calibri" w:cs="Times New Roman"/>
                <w:color w:val="000000"/>
              </w:rPr>
              <w:t>4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78BA" w:rsidRPr="005478BA" w:rsidRDefault="005478BA" w:rsidP="005478B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5478BA">
              <w:rPr>
                <w:rFonts w:ascii="Calibri" w:eastAsia="Times New Roman" w:hAnsi="Calibri" w:cs="Times New Roman"/>
                <w:color w:val="000000"/>
              </w:rPr>
              <w:t>3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78BA" w:rsidRPr="005478BA" w:rsidRDefault="005478BA" w:rsidP="005478B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5478BA">
              <w:rPr>
                <w:rFonts w:ascii="Calibri" w:eastAsia="Times New Roman" w:hAnsi="Calibri" w:cs="Times New Roman"/>
                <w:color w:val="000000"/>
              </w:rPr>
              <w:t>3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78BA" w:rsidRPr="005478BA" w:rsidRDefault="005478BA" w:rsidP="005478B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5478BA">
              <w:rPr>
                <w:rFonts w:ascii="Calibri" w:eastAsia="Times New Roman" w:hAnsi="Calibri" w:cs="Times New Roman"/>
                <w:color w:val="000000"/>
              </w:rPr>
              <w:t>4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78BA" w:rsidRPr="005478BA" w:rsidRDefault="005478BA" w:rsidP="005478B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5478BA">
              <w:rPr>
                <w:rFonts w:ascii="Calibri" w:eastAsia="Times New Roman" w:hAnsi="Calibri" w:cs="Times New Roman"/>
                <w:color w:val="000000"/>
              </w:rPr>
              <w:t>3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78BA" w:rsidRPr="005478BA" w:rsidRDefault="005478BA" w:rsidP="005478B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5478BA">
              <w:rPr>
                <w:rFonts w:ascii="Calibri" w:eastAsia="Times New Roman" w:hAnsi="Calibri" w:cs="Times New Roman"/>
                <w:color w:val="000000"/>
              </w:rPr>
              <w:t>14</w:t>
            </w:r>
          </w:p>
        </w:tc>
      </w:tr>
      <w:tr w:rsidR="005478BA" w:rsidRPr="005478BA" w:rsidTr="005478BA">
        <w:trPr>
          <w:trHeight w:val="288"/>
          <w:jc w:val="center"/>
        </w:trPr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78BA" w:rsidRPr="005478BA" w:rsidRDefault="005478BA" w:rsidP="005478B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5478BA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78BA" w:rsidRPr="005478BA" w:rsidRDefault="005478BA" w:rsidP="005478B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5478BA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78BA" w:rsidRPr="005478BA" w:rsidRDefault="005478BA" w:rsidP="005478B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5478BA">
              <w:rPr>
                <w:rFonts w:ascii="Calibri" w:eastAsia="Times New Roman" w:hAnsi="Calibri" w:cs="Times New Roman"/>
                <w:color w:val="000000"/>
              </w:rPr>
              <w:t>3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78BA" w:rsidRPr="005478BA" w:rsidRDefault="005478BA" w:rsidP="005478B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5478BA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78BA" w:rsidRPr="005478BA" w:rsidRDefault="005478BA" w:rsidP="005478B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5478BA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78BA" w:rsidRPr="005478BA" w:rsidRDefault="005478BA" w:rsidP="005478B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5478BA">
              <w:rPr>
                <w:rFonts w:ascii="Calibri" w:eastAsia="Times New Roman" w:hAnsi="Calibri" w:cs="Times New Roman"/>
                <w:color w:val="000000"/>
              </w:rPr>
              <w:t>4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78BA" w:rsidRPr="005478BA" w:rsidRDefault="005478BA" w:rsidP="005478B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5478BA">
              <w:rPr>
                <w:rFonts w:ascii="Calibri" w:eastAsia="Times New Roman" w:hAnsi="Calibri" w:cs="Times New Roman"/>
                <w:color w:val="000000"/>
              </w:rPr>
              <w:t>7</w:t>
            </w:r>
          </w:p>
        </w:tc>
      </w:tr>
      <w:tr w:rsidR="005478BA" w:rsidRPr="005478BA" w:rsidTr="005478BA">
        <w:trPr>
          <w:trHeight w:val="288"/>
          <w:jc w:val="center"/>
        </w:trPr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78BA" w:rsidRPr="005478BA" w:rsidRDefault="005478BA" w:rsidP="005478B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5478BA">
              <w:rPr>
                <w:rFonts w:ascii="Calibri" w:eastAsia="Times New Roman" w:hAnsi="Calibri" w:cs="Times New Roman"/>
                <w:color w:val="000000"/>
              </w:rPr>
              <w:t>7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78BA" w:rsidRPr="005478BA" w:rsidRDefault="005478BA" w:rsidP="005478B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5478BA">
              <w:rPr>
                <w:rFonts w:ascii="Calibri" w:eastAsia="Times New Roman" w:hAnsi="Calibri" w:cs="Times New Roman"/>
                <w:color w:val="000000"/>
              </w:rPr>
              <w:t>7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78BA" w:rsidRPr="005478BA" w:rsidRDefault="005478BA" w:rsidP="005478B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5478BA"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78BA" w:rsidRPr="005478BA" w:rsidRDefault="005478BA" w:rsidP="005478B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5478BA"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78BA" w:rsidRPr="005478BA" w:rsidRDefault="005478BA" w:rsidP="005478B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5478BA">
              <w:rPr>
                <w:rFonts w:ascii="Calibri" w:eastAsia="Times New Roman" w:hAnsi="Calibri" w:cs="Times New Roman"/>
                <w:color w:val="000000"/>
              </w:rPr>
              <w:t>4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78BA" w:rsidRPr="005478BA" w:rsidRDefault="005478BA" w:rsidP="005478B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5478BA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78BA" w:rsidRPr="005478BA" w:rsidRDefault="005478BA" w:rsidP="005478B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5478BA">
              <w:rPr>
                <w:rFonts w:ascii="Calibri" w:eastAsia="Times New Roman" w:hAnsi="Calibri" w:cs="Times New Roman"/>
                <w:color w:val="000000"/>
              </w:rPr>
              <w:t>21</w:t>
            </w:r>
          </w:p>
        </w:tc>
      </w:tr>
      <w:tr w:rsidR="005478BA" w:rsidRPr="005478BA" w:rsidTr="005478BA">
        <w:trPr>
          <w:trHeight w:val="288"/>
          <w:jc w:val="center"/>
        </w:trPr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78BA" w:rsidRPr="005478BA" w:rsidRDefault="005478BA" w:rsidP="005478B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5478BA"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78BA" w:rsidRPr="005478BA" w:rsidRDefault="005478BA" w:rsidP="005478B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5478BA"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78BA" w:rsidRPr="005478BA" w:rsidRDefault="005478BA" w:rsidP="005478B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5478BA">
              <w:rPr>
                <w:rFonts w:ascii="Calibri" w:eastAsia="Times New Roman" w:hAnsi="Calibri" w:cs="Times New Roman"/>
                <w:color w:val="000000"/>
              </w:rPr>
              <w:t>4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78BA" w:rsidRPr="005478BA" w:rsidRDefault="005478BA" w:rsidP="005478B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5478BA"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78BA" w:rsidRPr="005478BA" w:rsidRDefault="005478BA" w:rsidP="005478B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5478BA"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78BA" w:rsidRPr="005478BA" w:rsidRDefault="005478BA" w:rsidP="005478B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5478BA">
              <w:rPr>
                <w:rFonts w:ascii="Calibri" w:eastAsia="Times New Roman" w:hAnsi="Calibri" w:cs="Times New Roman"/>
                <w:color w:val="000000"/>
              </w:rPr>
              <w:t>3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78BA" w:rsidRPr="005478BA" w:rsidRDefault="005478BA" w:rsidP="005478B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5478BA">
              <w:rPr>
                <w:rFonts w:ascii="Calibri" w:eastAsia="Times New Roman" w:hAnsi="Calibri" w:cs="Times New Roman"/>
                <w:color w:val="000000"/>
              </w:rPr>
              <w:t>19</w:t>
            </w:r>
          </w:p>
        </w:tc>
      </w:tr>
      <w:tr w:rsidR="005478BA" w:rsidRPr="005478BA" w:rsidTr="005478BA">
        <w:trPr>
          <w:trHeight w:val="288"/>
          <w:jc w:val="center"/>
        </w:trPr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78BA" w:rsidRPr="005478BA" w:rsidRDefault="005478BA" w:rsidP="005478B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5478BA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78BA" w:rsidRPr="005478BA" w:rsidRDefault="005478BA" w:rsidP="005478B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5478BA">
              <w:rPr>
                <w:rFonts w:ascii="Calibri" w:eastAsia="Times New Roman" w:hAnsi="Calibri" w:cs="Times New Roman"/>
                <w:color w:val="000000"/>
              </w:rPr>
              <w:t>3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78BA" w:rsidRPr="005478BA" w:rsidRDefault="005478BA" w:rsidP="005478B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5478BA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78BA" w:rsidRPr="005478BA" w:rsidRDefault="005478BA" w:rsidP="005478B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5478BA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78BA" w:rsidRPr="005478BA" w:rsidRDefault="005478BA" w:rsidP="005478B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5478BA">
              <w:rPr>
                <w:rFonts w:ascii="Calibri" w:eastAsia="Times New Roman" w:hAnsi="Calibri" w:cs="Times New Roman"/>
                <w:color w:val="000000"/>
              </w:rPr>
              <w:t>3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78BA" w:rsidRPr="005478BA" w:rsidRDefault="005478BA" w:rsidP="005478B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5478BA">
              <w:rPr>
                <w:rFonts w:ascii="Calibri" w:eastAsia="Times New Roman" w:hAnsi="Calibri" w:cs="Times New Roman"/>
                <w:color w:val="000000"/>
              </w:rPr>
              <w:t>4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78BA" w:rsidRPr="005478BA" w:rsidRDefault="005478BA" w:rsidP="005478B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5478BA">
              <w:rPr>
                <w:rFonts w:ascii="Calibri" w:eastAsia="Times New Roman" w:hAnsi="Calibri" w:cs="Times New Roman"/>
                <w:color w:val="000000"/>
              </w:rPr>
              <w:t>9</w:t>
            </w:r>
          </w:p>
        </w:tc>
      </w:tr>
      <w:tr w:rsidR="005478BA" w:rsidRPr="005478BA" w:rsidTr="005478BA">
        <w:trPr>
          <w:trHeight w:val="288"/>
          <w:jc w:val="center"/>
        </w:trPr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78BA" w:rsidRPr="005478BA" w:rsidRDefault="005478BA" w:rsidP="005478B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5478BA">
              <w:rPr>
                <w:rFonts w:ascii="Calibri" w:eastAsia="Times New Roman" w:hAnsi="Calibri" w:cs="Times New Roman"/>
                <w:color w:val="000000"/>
              </w:rPr>
              <w:t>4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78BA" w:rsidRPr="005478BA" w:rsidRDefault="005478BA" w:rsidP="005478B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5478BA">
              <w:rPr>
                <w:rFonts w:ascii="Calibri" w:eastAsia="Times New Roman" w:hAnsi="Calibri" w:cs="Times New Roman"/>
                <w:color w:val="000000"/>
              </w:rPr>
              <w:t>4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78BA" w:rsidRPr="005478BA" w:rsidRDefault="005478BA" w:rsidP="005478B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5478BA">
              <w:rPr>
                <w:rFonts w:ascii="Calibri" w:eastAsia="Times New Roman" w:hAnsi="Calibri" w:cs="Times New Roman"/>
                <w:color w:val="000000"/>
              </w:rPr>
              <w:t>3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78BA" w:rsidRPr="005478BA" w:rsidRDefault="005478BA" w:rsidP="005478B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5478BA">
              <w:rPr>
                <w:rFonts w:ascii="Calibri" w:eastAsia="Times New Roman" w:hAnsi="Calibri" w:cs="Times New Roman"/>
                <w:color w:val="000000"/>
              </w:rPr>
              <w:t>3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78BA" w:rsidRPr="005478BA" w:rsidRDefault="005478BA" w:rsidP="005478B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5478BA">
              <w:rPr>
                <w:rFonts w:ascii="Calibri" w:eastAsia="Times New Roman" w:hAnsi="Calibri" w:cs="Times New Roman"/>
                <w:color w:val="000000"/>
              </w:rPr>
              <w:t>3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78BA" w:rsidRPr="005478BA" w:rsidRDefault="005478BA" w:rsidP="005478B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5478BA">
              <w:rPr>
                <w:rFonts w:ascii="Calibri" w:eastAsia="Times New Roman" w:hAnsi="Calibri" w:cs="Times New Roman"/>
                <w:color w:val="000000"/>
              </w:rPr>
              <w:t>3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78BA" w:rsidRPr="005478BA" w:rsidRDefault="005478BA" w:rsidP="005478B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5478BA">
              <w:rPr>
                <w:rFonts w:ascii="Calibri" w:eastAsia="Times New Roman" w:hAnsi="Calibri" w:cs="Times New Roman"/>
                <w:color w:val="000000"/>
              </w:rPr>
              <w:t>13</w:t>
            </w:r>
          </w:p>
        </w:tc>
      </w:tr>
      <w:tr w:rsidR="005478BA" w:rsidRPr="005478BA" w:rsidTr="005478BA">
        <w:trPr>
          <w:trHeight w:val="288"/>
          <w:jc w:val="center"/>
        </w:trPr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78BA" w:rsidRPr="005478BA" w:rsidRDefault="005478BA" w:rsidP="005478B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5478BA">
              <w:rPr>
                <w:rFonts w:ascii="Calibri" w:eastAsia="Times New Roman" w:hAnsi="Calibri" w:cs="Times New Roman"/>
                <w:color w:val="000000"/>
              </w:rPr>
              <w:t>7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78BA" w:rsidRPr="005478BA" w:rsidRDefault="005478BA" w:rsidP="005478B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5478BA"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78BA" w:rsidRPr="005478BA" w:rsidRDefault="005478BA" w:rsidP="005478B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5478BA"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78BA" w:rsidRPr="005478BA" w:rsidRDefault="005478BA" w:rsidP="005478B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5478BA">
              <w:rPr>
                <w:rFonts w:ascii="Calibri" w:eastAsia="Times New Roman" w:hAnsi="Calibri" w:cs="Times New Roman"/>
                <w:color w:val="000000"/>
              </w:rPr>
              <w:t>7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78BA" w:rsidRPr="005478BA" w:rsidRDefault="005478BA" w:rsidP="005478B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5478BA"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78BA" w:rsidRPr="005478BA" w:rsidRDefault="005478BA" w:rsidP="005478B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5478BA"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78BA" w:rsidRPr="005478BA" w:rsidRDefault="005478BA" w:rsidP="005478B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5478BA">
              <w:rPr>
                <w:rFonts w:ascii="Calibri" w:eastAsia="Times New Roman" w:hAnsi="Calibri" w:cs="Times New Roman"/>
                <w:color w:val="000000"/>
              </w:rPr>
              <w:t>22</w:t>
            </w:r>
          </w:p>
        </w:tc>
      </w:tr>
      <w:tr w:rsidR="005478BA" w:rsidRPr="005478BA" w:rsidTr="005478BA">
        <w:trPr>
          <w:trHeight w:val="288"/>
          <w:jc w:val="center"/>
        </w:trPr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78BA" w:rsidRPr="005478BA" w:rsidRDefault="005478BA" w:rsidP="005478B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5478BA">
              <w:rPr>
                <w:rFonts w:ascii="Calibri" w:eastAsia="Times New Roman" w:hAnsi="Calibri" w:cs="Times New Roman"/>
                <w:color w:val="000000"/>
              </w:rPr>
              <w:t>3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78BA" w:rsidRPr="005478BA" w:rsidRDefault="005478BA" w:rsidP="005478B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5478BA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78BA" w:rsidRPr="005478BA" w:rsidRDefault="005478BA" w:rsidP="005478B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5478BA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78BA" w:rsidRPr="005478BA" w:rsidRDefault="005478BA" w:rsidP="005478B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5478BA">
              <w:rPr>
                <w:rFonts w:ascii="Calibri" w:eastAsia="Times New Roman" w:hAnsi="Calibri" w:cs="Times New Roman"/>
                <w:color w:val="000000"/>
              </w:rPr>
              <w:t>3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78BA" w:rsidRPr="005478BA" w:rsidRDefault="005478BA" w:rsidP="005478B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5478BA">
              <w:rPr>
                <w:rFonts w:ascii="Calibri" w:eastAsia="Times New Roman" w:hAnsi="Calibri" w:cs="Times New Roman"/>
                <w:color w:val="000000"/>
              </w:rPr>
              <w:t>3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78BA" w:rsidRPr="005478BA" w:rsidRDefault="005478BA" w:rsidP="005478B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5478BA">
              <w:rPr>
                <w:rFonts w:ascii="Calibri" w:eastAsia="Times New Roman" w:hAnsi="Calibri" w:cs="Times New Roman"/>
                <w:color w:val="000000"/>
              </w:rPr>
              <w:t>3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78BA" w:rsidRPr="005478BA" w:rsidRDefault="005478BA" w:rsidP="005478B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5478BA">
              <w:rPr>
                <w:rFonts w:ascii="Calibri" w:eastAsia="Times New Roman" w:hAnsi="Calibri" w:cs="Times New Roman"/>
                <w:color w:val="000000"/>
              </w:rPr>
              <w:t>10</w:t>
            </w:r>
          </w:p>
        </w:tc>
      </w:tr>
    </w:tbl>
    <w:p w:rsidR="00F25317" w:rsidRPr="00F25317" w:rsidRDefault="00F25317" w:rsidP="00F25317">
      <w:pPr>
        <w:jc w:val="center"/>
      </w:pPr>
    </w:p>
    <w:sectPr w:rsidR="00F25317" w:rsidRPr="00F25317" w:rsidSect="00AD3A2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720" w:right="720" w:bottom="720" w:left="720" w:header="720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A5FEA" w:rsidRDefault="00EA5FEA" w:rsidP="00BD32CA">
      <w:pPr>
        <w:spacing w:after="0" w:line="240" w:lineRule="auto"/>
      </w:pPr>
      <w:r>
        <w:separator/>
      </w:r>
    </w:p>
  </w:endnote>
  <w:endnote w:type="continuationSeparator" w:id="0">
    <w:p w:rsidR="00EA5FEA" w:rsidRDefault="00EA5FEA" w:rsidP="00BD32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C1C5C" w:rsidRDefault="008C1C5C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C1C5C" w:rsidRDefault="008C1C5C" w:rsidP="000915A3">
    <w:pPr>
      <w:pStyle w:val="Footer"/>
    </w:pPr>
    <w:r w:rsidRPr="000915A3">
      <w:rPr>
        <w:b/>
      </w:rPr>
      <w:t>SAS Enterprise Guide</w:t>
    </w:r>
    <w:r>
      <w:tab/>
    </w:r>
    <w:r>
      <w:tab/>
    </w:r>
    <w:sdt>
      <w:sdtPr>
        <w:id w:val="1856460673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478BA">
          <w:rPr>
            <w:noProof/>
          </w:rPr>
          <w:t>1</w:t>
        </w:r>
        <w:r>
          <w:rPr>
            <w:noProof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C1C5C" w:rsidRDefault="008C1C5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A5FEA" w:rsidRDefault="00EA5FEA" w:rsidP="00BD32CA">
      <w:pPr>
        <w:spacing w:after="0" w:line="240" w:lineRule="auto"/>
      </w:pPr>
      <w:r>
        <w:separator/>
      </w:r>
    </w:p>
  </w:footnote>
  <w:footnote w:type="continuationSeparator" w:id="0">
    <w:p w:rsidR="00EA5FEA" w:rsidRDefault="00EA5FEA" w:rsidP="00BD32C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C1C5C" w:rsidRDefault="008C1C5C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C1C5C" w:rsidRDefault="00DD33BB">
    <w:pPr>
      <w:pStyle w:val="Header"/>
    </w:pPr>
    <w:r>
      <w:rPr>
        <w:rFonts w:ascii="Arial" w:hAnsi="Arial" w:cs="Arial"/>
        <w:noProof/>
        <w:color w:val="959595"/>
        <w:sz w:val="20"/>
        <w:szCs w:val="20"/>
      </w:rPr>
      <w:drawing>
        <wp:inline distT="0" distB="0" distL="0" distR="0" wp14:anchorId="10BE0A5F" wp14:editId="65A0A11F">
          <wp:extent cx="640080" cy="266700"/>
          <wp:effectExtent l="0" t="0" r="7620" b="0"/>
          <wp:docPr id="1" name="Picture 1" descr="http://sww.sas.com/sasbrand/wp-content/uploads/2013/10/sas-master-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ttp://sww.sas.com/sasbrand/wp-content/uploads/2013/10/sas-master-logo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0080" cy="266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DD33BB" w:rsidRDefault="00DD33BB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C1C5C" w:rsidRDefault="008C1C5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AMO_SingleObject_748751766_ROM_F0.SEC2.Calis_1.SEC1.SEC1.BDY.Modeling_Specification_Covariance_Parameters" w:val="_AMO_348224376"/>
    <w:docVar w:name="_AMO_SingleObject_748751766_ROM_F0.SEC2.Calis_1.SEC1.SEC1.BDY.Modeling_Specification_Equations" w:val="_AMO_799447818"/>
    <w:docVar w:name="_AMO_SingleObject_748751766_ROM_F0.SEC2.Calis_1.SEC1.SEC1.BDY.Modeling_Specification_LINEQS_Model_Variables" w:val="_AMO_271193309"/>
    <w:docVar w:name="_AMO_SingleObject_748751766_ROM_F0.SEC2.Calis_1.SEC1.SEC1.BDY.Modeling_Specification_Modeling_Information" w:val="_AMO_834663685"/>
    <w:docVar w:name="_AMO_SingleObject_748751766_ROM_F0.SEC2.Calis_1.SEC1.SEC1.BDY.Modeling_Specification_Variances_of_Exogenous_Variables" w:val="_AMO_919486822"/>
    <w:docVar w:name="_AMO_SingleObject_748751766_ROM_F0.SEC2.Calis_1.SEC1.SEC1.HDR.TXT1" w:val="_AMO_315177746"/>
    <w:docVar w:name="_AMO_SingleObject_748751766_ROM_F0.SEC2.Calis_1.SEC2.SEC1.BDY.Descriptive_Statistics_Simple_Statistics" w:val="_AMO_601314646"/>
    <w:docVar w:name="_AMO_SingleObject_748751766_ROM_F0.SEC2.Calis_1.SEC2.SEC1.HDR.TXT1" w:val="_AMO_241874190"/>
    <w:docVar w:name="_AMO_SingleObject_748751766_ROM_F0.SEC2.Calis_1.SEC3.SEC1.BDY.Optimization_Initial_Estimation_Methods" w:val="_AMO_493535635"/>
    <w:docVar w:name="_AMO_SingleObject_748751766_ROM_F0.SEC2.Calis_1.SEC3.SEC1.BDY.Optimization_Initial_Parameter_Estimates" w:val="_AMO_971476307"/>
    <w:docVar w:name="_AMO_SingleObject_748751766_ROM_F0.SEC2.Calis_1.SEC3.SEC1.HDR.TXT1" w:val="_AMO_838499660"/>
    <w:docVar w:name="_AMO_SingleObject_748751766_ROM_F0.SEC2.Calis_1.SEC4.SEC1.HDR.Optimization" w:val="_AMO_471043202"/>
    <w:docVar w:name="_AMO_SingleObject_748751766_ROM_F0.SEC2.Calis_1.SEC4.SEC1.SEC2.HDR.Optimization" w:val="_AMO_771952043"/>
    <w:docVar w:name="_AMO_SingleObject_748751766_ROM_F0.SEC2.Calis_1.SEC4.SEC1.SEC3.BDY.Optimization_Convergence_Status" w:val="_AMO_341511701"/>
    <w:docVar w:name="_AMO_SingleObject_748751766_ROM_F0.SEC2.Calis_1.SEC4.SEC1.SEC3.BDY.Optimization_Iteration_History" w:val="_AMO_916054244"/>
    <w:docVar w:name="_AMO_SingleObject_748751766_ROM_F0.SEC2.Calis_1.SEC4.SEC1.SEC3.BDY.Optimization_Optimization_Results" w:val="_AMO_694684229"/>
    <w:docVar w:name="_AMO_SingleObject_748751766_ROM_F0.SEC2.Calis_1.SEC4.SEC1.SEC3.BDY.Optimization_Optimization_Start" w:val="_AMO_183449839"/>
    <w:docVar w:name="_AMO_SingleObject_748751766_ROM_F0.SEC2.Calis_1.SEC4.SEC1.SEC3.BDY.Optimization_Problem_Description" w:val="_AMO_454438990"/>
    <w:docVar w:name="_AMO_SingleObject_748751766_ROM_F0.SEC2.Calis_1.SEC4.SEC1.SEC3.HDR.Optimization" w:val="_AMO_920952098"/>
    <w:docVar w:name="_AMO_SingleObject_748751766_ROM_F0.SEC2.Calis_1.SEC5.SEC1.BDY.Fit_Fit_Summary" w:val="_AMO_694388057"/>
    <w:docVar w:name="_AMO_SingleObject_748751766_ROM_F0.SEC2.Calis_1.SEC5.SEC1.HDR.TXT1" w:val="_AMO_711400960"/>
    <w:docVar w:name="_AMO_SingleObject_748751766_ROM_F0.SEC2.Calis_1.SEC6.SEC1.BDY.ML_Estimation_Covariance_Parameters" w:val="_AMO_61549449"/>
    <w:docVar w:name="_AMO_SingleObject_748751766_ROM_F0.SEC2.Calis_1.SEC6.SEC1.BDY.ML_Estimation_Effects_in_Equations" w:val="_AMO_138316334"/>
    <w:docVar w:name="_AMO_SingleObject_748751766_ROM_F0.SEC2.Calis_1.SEC6.SEC1.BDY.ML_Estimation_Equations" w:val="_AMO_461837375"/>
    <w:docVar w:name="_AMO_SingleObject_748751766_ROM_F0.SEC2.Calis_1.SEC6.SEC1.BDY.ML_Estimation_Squared_Multiple_Correlations" w:val="_AMO_802507990"/>
    <w:docVar w:name="_AMO_SingleObject_748751766_ROM_F0.SEC2.Calis_1.SEC6.SEC1.BDY.ML_Estimation_Variances_of_Exogenous_Variables" w:val="_AMO_235569756"/>
    <w:docVar w:name="_AMO_SingleObject_748751766_ROM_F0.SEC2.Calis_1.SEC6.SEC1.HDR.TXT1" w:val="_AMO_504698870"/>
    <w:docVar w:name="_AMO_SingleObject_748751766_ROM_F0.SEC2.Calis_1.SEC7.SEC1.BDY.Standardized_Results_Covariance_Parameters" w:val="_AMO_909046968"/>
    <w:docVar w:name="_AMO_SingleObject_748751766_ROM_F0.SEC2.Calis_1.SEC7.SEC1.BDY.Standardized_Results_Effects_in_Equations" w:val="_AMO_360306797"/>
    <w:docVar w:name="_AMO_SingleObject_748751766_ROM_F0.SEC2.Calis_1.SEC7.SEC1.BDY.Standardized_Results_Equations" w:val="_AMO_616616494"/>
    <w:docVar w:name="_AMO_SingleObject_748751766_ROM_F0.SEC2.Calis_1.SEC7.SEC1.BDY.Standardized_Results_Variances_of_Exogenous_Variables" w:val="_AMO_827200085"/>
    <w:docVar w:name="_AMO_SingleObject_748751766_ROM_F0.SEC2.Calis_1.SEC7.SEC1.HDR.TXT1" w:val="_AMO_1460583"/>
  </w:docVars>
  <w:rsids>
    <w:rsidRoot w:val="00BD32CA"/>
    <w:rsid w:val="00007046"/>
    <w:rsid w:val="000820C0"/>
    <w:rsid w:val="000915A3"/>
    <w:rsid w:val="00144790"/>
    <w:rsid w:val="001B6431"/>
    <w:rsid w:val="002862EC"/>
    <w:rsid w:val="00416992"/>
    <w:rsid w:val="00542255"/>
    <w:rsid w:val="005478BA"/>
    <w:rsid w:val="00553FA4"/>
    <w:rsid w:val="005C6EC8"/>
    <w:rsid w:val="008C1C5C"/>
    <w:rsid w:val="00A8176C"/>
    <w:rsid w:val="00AB3D46"/>
    <w:rsid w:val="00AD3A2A"/>
    <w:rsid w:val="00AE422A"/>
    <w:rsid w:val="00AF6EF8"/>
    <w:rsid w:val="00BC21FF"/>
    <w:rsid w:val="00BD32CA"/>
    <w:rsid w:val="00DD33BB"/>
    <w:rsid w:val="00E63B17"/>
    <w:rsid w:val="00EA5FEA"/>
    <w:rsid w:val="00F253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28046B4F-71AD-401E-9B29-2799CE54E9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ASText">
    <w:name w:val="SAS Text"/>
    <w:basedOn w:val="Normal"/>
    <w:link w:val="SASTextChar"/>
    <w:qFormat/>
    <w:rsid w:val="00007046"/>
    <w:pPr>
      <w:spacing w:after="180" w:line="240" w:lineRule="auto"/>
    </w:pPr>
  </w:style>
  <w:style w:type="character" w:customStyle="1" w:styleId="SASTextChar">
    <w:name w:val="SAS Text Char"/>
    <w:basedOn w:val="DefaultParagraphFont"/>
    <w:link w:val="SASText"/>
    <w:rsid w:val="00007046"/>
  </w:style>
  <w:style w:type="paragraph" w:styleId="Header">
    <w:name w:val="header"/>
    <w:basedOn w:val="Normal"/>
    <w:link w:val="HeaderChar"/>
    <w:uiPriority w:val="99"/>
    <w:unhideWhenUsed/>
    <w:rsid w:val="00BD32C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D32CA"/>
  </w:style>
  <w:style w:type="paragraph" w:styleId="Footer">
    <w:name w:val="footer"/>
    <w:basedOn w:val="Normal"/>
    <w:link w:val="FooterChar"/>
    <w:uiPriority w:val="99"/>
    <w:unhideWhenUsed/>
    <w:rsid w:val="00BD32C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D32C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617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SAS Results Chapter 14 Creating a Variable.docx</Template>
  <TotalTime>0</TotalTime>
  <Pages>1</Pages>
  <Words>60</Words>
  <Characters>346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SAS</Company>
  <LinksUpToDate>false</LinksUpToDate>
  <CharactersWithSpaces>405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Pamela Prentice</dc:creator>
  <cp:keywords/>
  <dc:description/>
  <cp:lastModifiedBy>Pamela Prentice</cp:lastModifiedBy>
  <cp:revision>2</cp:revision>
  <dcterms:created xsi:type="dcterms:W3CDTF">2017-03-06T22:00:00Z</dcterms:created>
  <dcterms:modified xsi:type="dcterms:W3CDTF">2017-03-06T22:00:00Z</dcterms:modified>
</cp:coreProperties>
</file>